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74AC6" w14:textId="77777777" w:rsidR="00245772" w:rsidRDefault="00245772" w:rsidP="00245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MATHEWE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01C9673" w14:textId="77777777" w:rsidR="00245772" w:rsidRDefault="00245772" w:rsidP="00245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Shouldham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53C491D1" w14:textId="77777777" w:rsidR="00245772" w:rsidRDefault="00245772" w:rsidP="00245772">
      <w:pPr>
        <w:rPr>
          <w:rFonts w:ascii="Times New Roman" w:hAnsi="Times New Roman" w:cs="Times New Roman"/>
        </w:rPr>
      </w:pPr>
    </w:p>
    <w:p w14:paraId="371AE92D" w14:textId="77777777" w:rsidR="00245772" w:rsidRDefault="00245772" w:rsidP="00245772">
      <w:pPr>
        <w:rPr>
          <w:rFonts w:ascii="Times New Roman" w:hAnsi="Times New Roman" w:cs="Times New Roman"/>
        </w:rPr>
      </w:pPr>
    </w:p>
    <w:p w14:paraId="1E702C8E" w14:textId="77777777" w:rsidR="00245772" w:rsidRDefault="00245772" w:rsidP="00245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Geoffrey Norman, clerk(q.v.), brought a plaint of debt against him,</w:t>
      </w:r>
    </w:p>
    <w:p w14:paraId="506A08D2" w14:textId="77777777" w:rsidR="00245772" w:rsidRDefault="00245772" w:rsidP="0024577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Henry Chapman of </w:t>
      </w:r>
      <w:proofErr w:type="spellStart"/>
      <w:r>
        <w:rPr>
          <w:rFonts w:ascii="Times New Roman" w:hAnsi="Times New Roman" w:cs="Times New Roman"/>
        </w:rPr>
        <w:t>Shouldham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Markaunt</w:t>
      </w:r>
      <w:proofErr w:type="spellEnd"/>
      <w:r>
        <w:rPr>
          <w:rFonts w:ascii="Times New Roman" w:hAnsi="Times New Roman" w:cs="Times New Roman"/>
        </w:rPr>
        <w:t xml:space="preserve"> of Great Dunham(q.v.), John </w:t>
      </w:r>
      <w:proofErr w:type="spellStart"/>
      <w:r>
        <w:rPr>
          <w:rFonts w:ascii="Times New Roman" w:hAnsi="Times New Roman" w:cs="Times New Roman"/>
        </w:rPr>
        <w:t>Nicholasson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Heacham</w:t>
      </w:r>
      <w:proofErr w:type="spellEnd"/>
      <w:r>
        <w:rPr>
          <w:rFonts w:ascii="Times New Roman" w:hAnsi="Times New Roman" w:cs="Times New Roman"/>
        </w:rPr>
        <w:t>(q.v.) and Geoffrey Drake</w:t>
      </w:r>
    </w:p>
    <w:p w14:paraId="0EE133D6" w14:textId="77777777" w:rsidR="00245772" w:rsidRDefault="00245772" w:rsidP="00245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Great </w:t>
      </w:r>
      <w:proofErr w:type="spellStart"/>
      <w:r>
        <w:rPr>
          <w:rFonts w:ascii="Times New Roman" w:hAnsi="Times New Roman" w:cs="Times New Roman"/>
        </w:rPr>
        <w:t>Fransham</w:t>
      </w:r>
      <w:proofErr w:type="spellEnd"/>
      <w:r>
        <w:rPr>
          <w:rFonts w:ascii="Times New Roman" w:hAnsi="Times New Roman" w:cs="Times New Roman"/>
        </w:rPr>
        <w:t>(q.v.).</w:t>
      </w:r>
    </w:p>
    <w:p w14:paraId="708E6085" w14:textId="77777777" w:rsidR="00245772" w:rsidRDefault="00245772" w:rsidP="00245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119CEF8" w14:textId="77777777" w:rsidR="00245772" w:rsidRDefault="00245772" w:rsidP="00245772">
      <w:pPr>
        <w:rPr>
          <w:rFonts w:ascii="Times New Roman" w:hAnsi="Times New Roman" w:cs="Times New Roman"/>
        </w:rPr>
      </w:pPr>
    </w:p>
    <w:p w14:paraId="7625D549" w14:textId="77777777" w:rsidR="00245772" w:rsidRDefault="00245772" w:rsidP="00245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July 2018</w:t>
      </w:r>
    </w:p>
    <w:p w14:paraId="70DAB1C9" w14:textId="77777777" w:rsidR="006B2F86" w:rsidRPr="00E71FC3" w:rsidRDefault="002457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D3535" w14:textId="77777777" w:rsidR="00245772" w:rsidRDefault="00245772" w:rsidP="00E71FC3">
      <w:r>
        <w:separator/>
      </w:r>
    </w:p>
  </w:endnote>
  <w:endnote w:type="continuationSeparator" w:id="0">
    <w:p w14:paraId="794C4AEE" w14:textId="77777777" w:rsidR="00245772" w:rsidRDefault="002457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52C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369C1" w14:textId="77777777" w:rsidR="00245772" w:rsidRDefault="00245772" w:rsidP="00E71FC3">
      <w:r>
        <w:separator/>
      </w:r>
    </w:p>
  </w:footnote>
  <w:footnote w:type="continuationSeparator" w:id="0">
    <w:p w14:paraId="23C3B3FB" w14:textId="77777777" w:rsidR="00245772" w:rsidRDefault="002457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772"/>
    <w:rsid w:val="001A7C09"/>
    <w:rsid w:val="0024577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A0376"/>
  <w15:chartTrackingRefBased/>
  <w15:docId w15:val="{301B7AC6-14EF-48A0-B466-FEDF8B257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57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2018-09-01T19:02:00Z</dcterms:created>
  <dcterms:modified xsi:type="dcterms:W3CDTF">2018-09-01T19:03:00Z</dcterms:modified>
</cp:coreProperties>
</file>